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E582F" w14:textId="77777777" w:rsidR="00F8516C" w:rsidRPr="00C81960" w:rsidRDefault="00F8516C" w:rsidP="00F8516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81960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Nicholas OSSULBURY</w:t>
      </w:r>
      <w:r w:rsidRPr="00C819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(fl.1450)</w:t>
      </w:r>
    </w:p>
    <w:p w14:paraId="71F9C05D" w14:textId="77777777" w:rsidR="00F8516C" w:rsidRPr="00C81960" w:rsidRDefault="00F8516C" w:rsidP="00F8516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819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Warden of New College, Oxford University.</w:t>
      </w:r>
    </w:p>
    <w:p w14:paraId="15559FF5" w14:textId="77777777" w:rsidR="00F8516C" w:rsidRPr="00C81960" w:rsidRDefault="00F8516C" w:rsidP="00F8516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10E62A56" w14:textId="77777777" w:rsidR="00F8516C" w:rsidRPr="00C81960" w:rsidRDefault="00F8516C" w:rsidP="00F8516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379FDA70" w14:textId="77777777" w:rsidR="00A801F7" w:rsidRPr="00C81960" w:rsidRDefault="00A801F7" w:rsidP="00A801F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81960">
        <w:rPr>
          <w:rFonts w:ascii="Times New Roman" w:hAnsi="Times New Roman" w:cs="Times New Roman"/>
          <w:sz w:val="24"/>
          <w:szCs w:val="24"/>
        </w:rPr>
        <w:tab/>
        <w:t>1435</w:t>
      </w:r>
      <w:r w:rsidRPr="00C81960">
        <w:rPr>
          <w:rFonts w:ascii="Times New Roman" w:hAnsi="Times New Roman" w:cs="Times New Roman"/>
          <w:sz w:val="24"/>
          <w:szCs w:val="24"/>
        </w:rPr>
        <w:tab/>
        <w:t>Warden of New College.</w:t>
      </w:r>
    </w:p>
    <w:p w14:paraId="3E6B5B71" w14:textId="098CE663" w:rsidR="00A801F7" w:rsidRPr="00C81960" w:rsidRDefault="00A801F7" w:rsidP="00F8516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81960">
        <w:rPr>
          <w:rFonts w:ascii="Times New Roman" w:hAnsi="Times New Roman" w:cs="Times New Roman"/>
          <w:sz w:val="24"/>
          <w:szCs w:val="24"/>
        </w:rPr>
        <w:tab/>
      </w:r>
      <w:r w:rsidRPr="00C81960">
        <w:rPr>
          <w:rFonts w:ascii="Times New Roman" w:hAnsi="Times New Roman" w:cs="Times New Roman"/>
          <w:sz w:val="24"/>
          <w:szCs w:val="24"/>
        </w:rPr>
        <w:tab/>
        <w:t>("Oxford Honours 1220 – 1896" pub. The Clarendon Press 1894 p.187)</w:t>
      </w:r>
    </w:p>
    <w:p w14:paraId="2BFE852E" w14:textId="77777777" w:rsidR="00C81960" w:rsidRPr="00C81960" w:rsidRDefault="00C81960" w:rsidP="00C8196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81960">
        <w:rPr>
          <w:rFonts w:ascii="Times New Roman" w:hAnsi="Times New Roman" w:cs="Times New Roman"/>
          <w:sz w:val="24"/>
          <w:szCs w:val="24"/>
        </w:rPr>
        <w:t xml:space="preserve">       1435-54</w:t>
      </w:r>
      <w:r w:rsidRPr="00C81960">
        <w:rPr>
          <w:rFonts w:ascii="Times New Roman" w:hAnsi="Times New Roman" w:cs="Times New Roman"/>
          <w:sz w:val="24"/>
          <w:szCs w:val="24"/>
        </w:rPr>
        <w:tab/>
        <w:t>He was Warden of New College.</w:t>
      </w:r>
    </w:p>
    <w:p w14:paraId="45356207" w14:textId="06386453" w:rsidR="00C81960" w:rsidRPr="00C81960" w:rsidRDefault="00C81960" w:rsidP="00F8516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81960">
        <w:rPr>
          <w:rFonts w:ascii="Times New Roman" w:hAnsi="Times New Roman" w:cs="Times New Roman"/>
          <w:sz w:val="24"/>
          <w:szCs w:val="24"/>
        </w:rPr>
        <w:tab/>
      </w:r>
      <w:r w:rsidRPr="00C81960">
        <w:rPr>
          <w:rFonts w:ascii="Times New Roman" w:hAnsi="Times New Roman" w:cs="Times New Roman"/>
          <w:sz w:val="24"/>
          <w:szCs w:val="24"/>
        </w:rPr>
        <w:tab/>
        <w:t>(“A History of the County of Oxford” vol.3 pp.144-62)</w:t>
      </w:r>
    </w:p>
    <w:p w14:paraId="68F2DEC9" w14:textId="77777777" w:rsidR="00F8516C" w:rsidRPr="00C81960" w:rsidRDefault="00F8516C" w:rsidP="00F8516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819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 w:rsidRPr="00C819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He made a plaint of trespass and taking against Thomas </w:t>
      </w:r>
      <w:proofErr w:type="spellStart"/>
      <w:r w:rsidRPr="00C819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Hanyle</w:t>
      </w:r>
      <w:proofErr w:type="spellEnd"/>
      <w:r w:rsidRPr="00C819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</w:t>
      </w:r>
    </w:p>
    <w:p w14:paraId="4859B20A" w14:textId="77777777" w:rsidR="00F8516C" w:rsidRPr="00C81960" w:rsidRDefault="00F8516C" w:rsidP="00F8516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819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819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Oxford(q.v.).</w:t>
      </w:r>
    </w:p>
    <w:p w14:paraId="34100E7D" w14:textId="77777777" w:rsidR="00F8516C" w:rsidRPr="00C81960" w:rsidRDefault="00F8516C" w:rsidP="00F8516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819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819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81960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C81960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 w:rsidRPr="00C819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14:paraId="6708979E" w14:textId="77777777" w:rsidR="00F8516C" w:rsidRPr="00C81960" w:rsidRDefault="00F8516C" w:rsidP="00F8516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819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 w:rsidRPr="00C819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He made a plaint regarding an annual rent against John Danyell, Prior of</w:t>
      </w:r>
    </w:p>
    <w:p w14:paraId="4FAD69CE" w14:textId="77777777" w:rsidR="00F8516C" w:rsidRPr="00C81960" w:rsidRDefault="00F8516C" w:rsidP="00F8516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819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819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proofErr w:type="spellStart"/>
      <w:r w:rsidRPr="00C819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Angelsey</w:t>
      </w:r>
      <w:proofErr w:type="spellEnd"/>
      <w:r w:rsidRPr="00C819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(q.v.).  (ibid.)</w:t>
      </w:r>
    </w:p>
    <w:p w14:paraId="4AC0E2C5" w14:textId="77777777" w:rsidR="00F8516C" w:rsidRPr="00C81960" w:rsidRDefault="00F8516C" w:rsidP="00F8516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819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 w:rsidRPr="00C819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He made a plaint of debt against John </w:t>
      </w:r>
      <w:proofErr w:type="spellStart"/>
      <w:r w:rsidRPr="00C819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Amerynghale</w:t>
      </w:r>
      <w:proofErr w:type="spellEnd"/>
      <w:r w:rsidRPr="00C819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Wroxham(q.v.) and </w:t>
      </w:r>
    </w:p>
    <w:p w14:paraId="64C87EB9" w14:textId="77777777" w:rsidR="00F8516C" w:rsidRPr="00C81960" w:rsidRDefault="00F8516C" w:rsidP="00F8516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819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819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Thomas </w:t>
      </w:r>
      <w:proofErr w:type="spellStart"/>
      <w:r w:rsidRPr="00C819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Wykys</w:t>
      </w:r>
      <w:proofErr w:type="spellEnd"/>
      <w:r w:rsidRPr="00C819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Great </w:t>
      </w:r>
      <w:proofErr w:type="spellStart"/>
      <w:r w:rsidRPr="00C819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Wichingham</w:t>
      </w:r>
      <w:proofErr w:type="spellEnd"/>
      <w:r w:rsidRPr="00C819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(q.v.).</w:t>
      </w:r>
    </w:p>
    <w:p w14:paraId="7AB27345" w14:textId="77777777" w:rsidR="00F8516C" w:rsidRPr="00C81960" w:rsidRDefault="00F8516C" w:rsidP="00F8516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819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819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[both places are in Norfolk]    (ibid.)</w:t>
      </w:r>
    </w:p>
    <w:p w14:paraId="2AFD05C5" w14:textId="77777777" w:rsidR="00F8516C" w:rsidRPr="00C81960" w:rsidRDefault="00F8516C" w:rsidP="00F8516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47D31907" w14:textId="77777777" w:rsidR="00F8516C" w:rsidRPr="00C81960" w:rsidRDefault="00F8516C" w:rsidP="00F8516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0873FFCE" w14:textId="77777777" w:rsidR="00F8516C" w:rsidRPr="00C81960" w:rsidRDefault="00F8516C" w:rsidP="00F8516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819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22 April 2016</w:t>
      </w:r>
    </w:p>
    <w:p w14:paraId="4B6DAA45" w14:textId="58469A6B" w:rsidR="00A801F7" w:rsidRPr="00C81960" w:rsidRDefault="00A801F7" w:rsidP="00F8516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819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11 June 2025</w:t>
      </w:r>
    </w:p>
    <w:p w14:paraId="652948A4" w14:textId="77777777" w:rsidR="00A801F7" w:rsidRPr="00C81960" w:rsidRDefault="00A801F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A801F7" w:rsidRPr="00C81960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0351D" w14:textId="77777777" w:rsidR="00F8516C" w:rsidRDefault="00F8516C" w:rsidP="00E71FC3">
      <w:pPr>
        <w:spacing w:after="0" w:line="240" w:lineRule="auto"/>
      </w:pPr>
      <w:r>
        <w:separator/>
      </w:r>
    </w:p>
  </w:endnote>
  <w:endnote w:type="continuationSeparator" w:id="0">
    <w:p w14:paraId="60C6A67B" w14:textId="77777777" w:rsidR="00F8516C" w:rsidRDefault="00F851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4902A" w14:textId="77777777"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I.S.Rogers</w:t>
    </w:r>
    <w:proofErr w:type="spell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2307B" w14:textId="77777777" w:rsidR="00F8516C" w:rsidRDefault="00F8516C" w:rsidP="00E71FC3">
      <w:pPr>
        <w:spacing w:after="0" w:line="240" w:lineRule="auto"/>
      </w:pPr>
      <w:r>
        <w:separator/>
      </w:r>
    </w:p>
  </w:footnote>
  <w:footnote w:type="continuationSeparator" w:id="0">
    <w:p w14:paraId="4B87F215" w14:textId="77777777" w:rsidR="00F8516C" w:rsidRDefault="00F851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16C"/>
    <w:rsid w:val="00A801F7"/>
    <w:rsid w:val="00AB52E8"/>
    <w:rsid w:val="00B16D3F"/>
    <w:rsid w:val="00C76D49"/>
    <w:rsid w:val="00C81960"/>
    <w:rsid w:val="00E71FC3"/>
    <w:rsid w:val="00EF4813"/>
    <w:rsid w:val="00F85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C4818"/>
  <w15:chartTrackingRefBased/>
  <w15:docId w15:val="{6C2E5A55-EA75-4378-9D24-598B48D4F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851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2016-05-08T21:29:00Z</dcterms:created>
  <dcterms:modified xsi:type="dcterms:W3CDTF">2025-06-11T14:06:00Z</dcterms:modified>
</cp:coreProperties>
</file>